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756" w:rsidRDefault="00ED4756" w:rsidP="00ED475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OSMOND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ED4756" w:rsidRDefault="00ED4756" w:rsidP="00ED475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Blickling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Norfolk.</w:t>
      </w:r>
    </w:p>
    <w:p w:rsidR="00ED4756" w:rsidRDefault="00ED4756" w:rsidP="00ED475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D4756" w:rsidRDefault="00ED4756" w:rsidP="00ED475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D4756" w:rsidRDefault="00ED4756" w:rsidP="00ED475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He,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Traton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Alby(q.v.), Nicholas Colet(q.v.) and Thomas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Bollere</w:t>
      </w:r>
      <w:proofErr w:type="spellEnd"/>
    </w:p>
    <w:p w:rsidR="00ED4756" w:rsidRDefault="00ED4756" w:rsidP="00ED475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Aylesham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 made a plaint of debt against Thomas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Shadewell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</w:t>
      </w:r>
    </w:p>
    <w:p w:rsidR="00ED4756" w:rsidRDefault="00ED4756" w:rsidP="00ED475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Hingham(q.v.).</w:t>
      </w:r>
    </w:p>
    <w:p w:rsidR="00ED4756" w:rsidRDefault="00ED4756" w:rsidP="00ED475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[all places are in Norfolk]</w:t>
      </w:r>
    </w:p>
    <w:p w:rsidR="00ED4756" w:rsidRDefault="00ED4756" w:rsidP="00ED475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ED4756" w:rsidRDefault="00ED4756" w:rsidP="00ED475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D4756" w:rsidRDefault="00ED4756" w:rsidP="00ED475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D4756" w:rsidRDefault="00ED4756" w:rsidP="00ED475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20 April 2016</w:t>
      </w:r>
    </w:p>
    <w:p w:rsidR="006B2F86" w:rsidRPr="00E71FC3" w:rsidRDefault="00ED475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756" w:rsidRDefault="00ED4756" w:rsidP="00E71FC3">
      <w:pPr>
        <w:spacing w:after="0" w:line="240" w:lineRule="auto"/>
      </w:pPr>
      <w:r>
        <w:separator/>
      </w:r>
    </w:p>
  </w:endnote>
  <w:endnote w:type="continuationSeparator" w:id="0">
    <w:p w:rsidR="00ED4756" w:rsidRDefault="00ED47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756" w:rsidRDefault="00ED4756" w:rsidP="00E71FC3">
      <w:pPr>
        <w:spacing w:after="0" w:line="240" w:lineRule="auto"/>
      </w:pPr>
      <w:r>
        <w:separator/>
      </w:r>
    </w:p>
  </w:footnote>
  <w:footnote w:type="continuationSeparator" w:id="0">
    <w:p w:rsidR="00ED4756" w:rsidRDefault="00ED47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756"/>
    <w:rsid w:val="00AB52E8"/>
    <w:rsid w:val="00B16D3F"/>
    <w:rsid w:val="00E71FC3"/>
    <w:rsid w:val="00ED4756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5E31EF-31EC-42DE-BC1A-0690FA6B0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D47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2016-05-08T21:01:00Z</dcterms:created>
  <dcterms:modified xsi:type="dcterms:W3CDTF">2016-05-08T21:01:00Z</dcterms:modified>
</cp:coreProperties>
</file>